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2ECF5448" w:rsidR="008841E3" w:rsidRPr="003B5F20" w:rsidRDefault="000D1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60E6F65D" w:rsidR="008841E3" w:rsidRPr="003B5F20" w:rsidRDefault="00DD3A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2330349</w:t>
            </w:r>
          </w:p>
        </w:tc>
      </w:tr>
    </w:tbl>
    <w:p w14:paraId="34D40EBE" w14:textId="77777777" w:rsidR="008841E3" w:rsidRPr="003B5F20" w:rsidRDefault="00AD429D">
      <w:pPr>
        <w:spacing w:line="276" w:lineRule="auto"/>
        <w:ind w:right="-1"/>
        <w:jc w:val="left"/>
        <w:rPr>
          <w:sz w:val="26"/>
          <w:szCs w:val="26"/>
        </w:rPr>
      </w:pPr>
      <w:r w:rsidRPr="003B5F20">
        <w:rPr>
          <w:sz w:val="26"/>
          <w:szCs w:val="26"/>
        </w:rPr>
        <w:t xml:space="preserve">            </w:t>
      </w:r>
    </w:p>
    <w:p w14:paraId="34D40EBF" w14:textId="77777777"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 xml:space="preserve">_____________________________________ </w:t>
      </w:r>
    </w:p>
    <w:p w14:paraId="34D40EC0" w14:textId="77777777"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_____________________________________</w:t>
      </w:r>
    </w:p>
    <w:p w14:paraId="34D40EC1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ab/>
        <w:t xml:space="preserve">_______________________ /_____________ </w:t>
      </w:r>
    </w:p>
    <w:p w14:paraId="34D40EC2" w14:textId="77777777" w:rsidR="008841E3" w:rsidRPr="003B5F20" w:rsidRDefault="00AD429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“_______” ___________________ 20_____ г.</w:t>
      </w:r>
    </w:p>
    <w:p w14:paraId="34D40EC3" w14:textId="77777777" w:rsidR="008841E3" w:rsidRPr="003B5F20" w:rsidRDefault="008841E3"/>
    <w:p w14:paraId="34D40EC4" w14:textId="77777777" w:rsidR="008841E3" w:rsidRPr="003B5F20" w:rsidRDefault="008841E3"/>
    <w:p w14:paraId="34D40EC5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77777777" w:rsidR="008841E3" w:rsidRPr="003B5F20" w:rsidRDefault="00AD429D">
      <w:pPr>
        <w:ind w:firstLine="0"/>
        <w:jc w:val="center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 xml:space="preserve">на поставку </w:t>
      </w:r>
      <w:r w:rsidRPr="003B5F20">
        <w:rPr>
          <w:b/>
          <w:bCs/>
          <w:sz w:val="26"/>
          <w:szCs w:val="26"/>
        </w:rPr>
        <w:t>линейной арматуры и гасителей вибрации</w:t>
      </w:r>
      <w:r w:rsidRPr="003B5F20">
        <w:rPr>
          <w:b/>
          <w:sz w:val="26"/>
          <w:szCs w:val="26"/>
        </w:rPr>
        <w:t xml:space="preserve"> </w:t>
      </w:r>
    </w:p>
    <w:p w14:paraId="34D40EC8" w14:textId="6A1D5591" w:rsidR="008841E3" w:rsidRPr="003B5F20" w:rsidRDefault="00693187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D3ADD" w:rsidRPr="003B5F20">
        <w:rPr>
          <w:b/>
          <w:sz w:val="26"/>
          <w:szCs w:val="26"/>
        </w:rPr>
        <w:t xml:space="preserve">Проводник </w:t>
      </w:r>
      <w:r w:rsidR="00DD3ADD" w:rsidRPr="00DD3ADD">
        <w:rPr>
          <w:b/>
          <w:sz w:val="26"/>
          <w:szCs w:val="26"/>
        </w:rPr>
        <w:t>ЗП-2 L2,0м 3.407.1-136.01.04</w:t>
      </w:r>
      <w:r>
        <w:rPr>
          <w:b/>
          <w:sz w:val="26"/>
          <w:szCs w:val="26"/>
        </w:rPr>
        <w:t>) (или эквивалент) Лот № 202A</w:t>
      </w:r>
    </w:p>
    <w:p w14:paraId="34D40EC9" w14:textId="77777777" w:rsidR="008841E3" w:rsidRPr="003B5F20" w:rsidRDefault="008841E3">
      <w:pPr>
        <w:spacing w:line="276" w:lineRule="auto"/>
        <w:ind w:firstLine="709"/>
        <w:rPr>
          <w:sz w:val="24"/>
          <w:szCs w:val="24"/>
        </w:rPr>
      </w:pPr>
    </w:p>
    <w:p w14:paraId="34D40ECA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E985053" w14:textId="77777777" w:rsidR="000D173B" w:rsidRDefault="000D173B" w:rsidP="000D173B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34D40ECC" w14:textId="650DD32B" w:rsidR="008841E3" w:rsidRPr="003B5F20" w:rsidRDefault="003357C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E6B1467" wp14:editId="12A7ABE4">
            <wp:extent cx="4544705" cy="1616710"/>
            <wp:effectExtent l="0" t="0" r="825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undconductor-ZP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452" cy="1630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7A329F" w:rsidRPr="00134282" w14:paraId="17F5663C" w14:textId="77777777" w:rsidTr="000D173B">
        <w:tc>
          <w:tcPr>
            <w:tcW w:w="10740" w:type="dxa"/>
            <w:gridSpan w:val="4"/>
          </w:tcPr>
          <w:p w14:paraId="4F9EBE3F" w14:textId="3273FC2A" w:rsidR="007A329F" w:rsidRP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 w:rsidRPr="007A329F">
              <w:rPr>
                <w:b/>
              </w:rPr>
              <w:t xml:space="preserve">Заземляющий проводник </w:t>
            </w:r>
            <w:r w:rsidR="00DD3ADD" w:rsidRPr="00DD3ADD">
              <w:rPr>
                <w:b/>
              </w:rPr>
              <w:t xml:space="preserve"> ЗП-2 L2,0м 3.407.1-136.01.04</w:t>
            </w:r>
          </w:p>
        </w:tc>
      </w:tr>
      <w:tr w:rsidR="007A329F" w14:paraId="75D14B58" w14:textId="77777777" w:rsidTr="000D173B">
        <w:tc>
          <w:tcPr>
            <w:tcW w:w="2151" w:type="dxa"/>
          </w:tcPr>
          <w:p w14:paraId="3C5FBC20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3FC0F789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68E5096D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35A77F74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7A329F" w14:paraId="512927C7" w14:textId="77777777" w:rsidTr="000D173B">
        <w:tc>
          <w:tcPr>
            <w:tcW w:w="2151" w:type="dxa"/>
          </w:tcPr>
          <w:p w14:paraId="794476BC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528C0F98" w14:textId="56C32FEC" w:rsidR="007A329F" w:rsidRDefault="00130E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6</w:t>
            </w:r>
          </w:p>
        </w:tc>
        <w:tc>
          <w:tcPr>
            <w:tcW w:w="2151" w:type="dxa"/>
          </w:tcPr>
          <w:p w14:paraId="623F1973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29C04BD0" w14:textId="474AA266" w:rsidR="007A329F" w:rsidRDefault="00130E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</w:tc>
      </w:tr>
      <w:tr w:rsidR="007A329F" w14:paraId="6B36162C" w14:textId="77777777" w:rsidTr="000D173B">
        <w:tc>
          <w:tcPr>
            <w:tcW w:w="2151" w:type="dxa"/>
          </w:tcPr>
          <w:p w14:paraId="32E7E67E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05824A84" w14:textId="2AF56D3F" w:rsidR="007A329F" w:rsidRDefault="00130E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5x40</w:t>
            </w:r>
          </w:p>
        </w:tc>
        <w:tc>
          <w:tcPr>
            <w:tcW w:w="2151" w:type="dxa"/>
          </w:tcPr>
          <w:p w14:paraId="72715C27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87" w:type="dxa"/>
          </w:tcPr>
          <w:p w14:paraId="01E938D6" w14:textId="72B62720" w:rsidR="007A329F" w:rsidRDefault="00130E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</w:tr>
      <w:tr w:rsidR="007A329F" w14:paraId="523E0F18" w14:textId="77777777" w:rsidTr="000D173B">
        <w:tc>
          <w:tcPr>
            <w:tcW w:w="10740" w:type="dxa"/>
            <w:gridSpan w:val="4"/>
          </w:tcPr>
          <w:p w14:paraId="14FD8B2D" w14:textId="77777777" w:rsidR="007A329F" w:rsidRPr="008264DE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5DD10B32" w14:textId="77777777" w:rsidR="007A329F" w:rsidRPr="008264DE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37A772CD" w14:textId="25C5D76D" w:rsidR="007A329F" w:rsidRPr="008264DE" w:rsidRDefault="00CD1E6D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Проводник ЗП2</w:t>
            </w:r>
            <w:r w:rsidR="007A329F"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2DEC030F" w14:textId="1B1A0476" w:rsidR="007A329F" w:rsidRDefault="00130E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ЗП2</w:t>
            </w:r>
            <w:r w:rsidR="007A329F"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34D40ED5" w14:textId="77777777" w:rsidR="008841E3" w:rsidRPr="003B5F20" w:rsidRDefault="008841E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4D40EE1" w14:textId="3914582C" w:rsidR="008841E3" w:rsidRPr="003B5F20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3B5F20">
        <w:rPr>
          <w:sz w:val="24"/>
          <w:szCs w:val="24"/>
        </w:rPr>
        <w:tab/>
      </w:r>
      <w:r w:rsidR="00693187" w:rsidRPr="000D173B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44E7977" w14:textId="219680A1" w:rsidR="000D173B" w:rsidRDefault="000D173B" w:rsidP="000D173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линейная».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40F01" w14:textId="77777777" w:rsidR="008841E3" w:rsidRPr="003B5F20" w:rsidRDefault="008841E3">
      <w:pPr>
        <w:rPr>
          <w:sz w:val="26"/>
          <w:szCs w:val="26"/>
        </w:rPr>
      </w:pPr>
    </w:p>
    <w:p w14:paraId="34D40F02" w14:textId="77777777" w:rsidR="008841E3" w:rsidRPr="003B5F20" w:rsidRDefault="008841E3">
      <w:pPr>
        <w:rPr>
          <w:sz w:val="26"/>
          <w:szCs w:val="26"/>
        </w:rPr>
      </w:pPr>
    </w:p>
    <w:p w14:paraId="34D40F03" w14:textId="77777777" w:rsidR="008841E3" w:rsidRPr="003B5F20" w:rsidRDefault="00AD429D">
      <w:pPr>
        <w:ind w:firstLine="0"/>
        <w:rPr>
          <w:sz w:val="26"/>
          <w:szCs w:val="26"/>
        </w:rPr>
      </w:pPr>
      <w:r w:rsidRPr="003B5F20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D40F04" w14:textId="77777777" w:rsidR="008841E3" w:rsidRPr="003B5F20" w:rsidRDefault="00AD429D">
      <w:pPr>
        <w:ind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4D40F0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</w:t>
      </w:r>
    </w:p>
    <w:p w14:paraId="34D40F06" w14:textId="77777777" w:rsidR="008841E3" w:rsidRPr="003B5F20" w:rsidRDefault="008841E3">
      <w:pPr>
        <w:ind w:firstLine="0"/>
        <w:rPr>
          <w:sz w:val="26"/>
          <w:szCs w:val="26"/>
        </w:rPr>
      </w:pPr>
    </w:p>
    <w:sectPr w:rsidR="008841E3" w:rsidRPr="003B5F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1FD87" w14:textId="77777777" w:rsidR="00A47D8C" w:rsidRDefault="00A47D8C">
      <w:r>
        <w:separator/>
      </w:r>
    </w:p>
  </w:endnote>
  <w:endnote w:type="continuationSeparator" w:id="0">
    <w:p w14:paraId="3BB964D1" w14:textId="77777777" w:rsidR="00A47D8C" w:rsidRDefault="00A4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4FEE" w14:textId="77777777" w:rsidR="00A47D8C" w:rsidRDefault="00A47D8C">
      <w:r>
        <w:separator/>
      </w:r>
    </w:p>
  </w:footnote>
  <w:footnote w:type="continuationSeparator" w:id="0">
    <w:p w14:paraId="61F0D306" w14:textId="77777777" w:rsidR="00A47D8C" w:rsidRDefault="00A47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1E3"/>
    <w:rsid w:val="0009159B"/>
    <w:rsid w:val="000D173B"/>
    <w:rsid w:val="001167C5"/>
    <w:rsid w:val="00130E9F"/>
    <w:rsid w:val="00294C4D"/>
    <w:rsid w:val="003357CE"/>
    <w:rsid w:val="0038509D"/>
    <w:rsid w:val="00395D44"/>
    <w:rsid w:val="003B5F20"/>
    <w:rsid w:val="00433A6F"/>
    <w:rsid w:val="00693187"/>
    <w:rsid w:val="007A329F"/>
    <w:rsid w:val="008841E3"/>
    <w:rsid w:val="008B4CD0"/>
    <w:rsid w:val="00985DE5"/>
    <w:rsid w:val="00A47D8C"/>
    <w:rsid w:val="00A65EC9"/>
    <w:rsid w:val="00AC7C68"/>
    <w:rsid w:val="00AD429D"/>
    <w:rsid w:val="00B20D34"/>
    <w:rsid w:val="00CD1E6D"/>
    <w:rsid w:val="00DB1052"/>
    <w:rsid w:val="00DD3ADD"/>
    <w:rsid w:val="00E0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D40EB7"/>
  <w15:docId w15:val="{845AF6AC-C2B7-4D7B-95D8-FE236CAB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0D17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D115A2-9BBA-4AA2-9CE5-B68B5A75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15</cp:revision>
  <cp:lastPrinted>2010-09-30T13:29:00Z</cp:lastPrinted>
  <dcterms:created xsi:type="dcterms:W3CDTF">2022-12-29T12:26:00Z</dcterms:created>
  <dcterms:modified xsi:type="dcterms:W3CDTF">2023-02-16T07:03:00Z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